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E98" w:rsidRDefault="00E36E98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E36E98" w:rsidRDefault="00E36E98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E36E98" w:rsidRDefault="00E36E98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</w:t>
      </w:r>
    </w:p>
    <w:p w:rsidR="00E36E98" w:rsidRPr="003F4A54" w:rsidRDefault="00E36E98" w:rsidP="003F4A5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услуги </w:t>
      </w:r>
      <w:r w:rsidRPr="003F4A54">
        <w:rPr>
          <w:rFonts w:ascii="Times New Roman" w:hAnsi="Times New Roman"/>
          <w:sz w:val="28"/>
          <w:szCs w:val="28"/>
        </w:rPr>
        <w:t xml:space="preserve">«Внесение изменений в </w:t>
      </w:r>
    </w:p>
    <w:p w:rsidR="00E36E98" w:rsidRPr="003F4A54" w:rsidRDefault="00E36E98" w:rsidP="003F4A5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3F4A54">
        <w:rPr>
          <w:rFonts w:ascii="Times New Roman" w:hAnsi="Times New Roman"/>
          <w:sz w:val="28"/>
          <w:szCs w:val="28"/>
        </w:rPr>
        <w:t>учетные данные граждан, состоящих</w:t>
      </w:r>
    </w:p>
    <w:p w:rsidR="00E36E98" w:rsidRPr="003F4A54" w:rsidRDefault="00E36E98" w:rsidP="003F4A54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3F4A54">
        <w:rPr>
          <w:rFonts w:ascii="Times New Roman" w:hAnsi="Times New Roman"/>
          <w:sz w:val="28"/>
          <w:szCs w:val="28"/>
        </w:rPr>
        <w:t xml:space="preserve"> на учете в качестве нуждающихся в</w:t>
      </w:r>
    </w:p>
    <w:p w:rsidR="00E36E98" w:rsidRPr="003F4A54" w:rsidRDefault="00E36E98" w:rsidP="003F4A54">
      <w:pPr>
        <w:spacing w:after="0" w:line="240" w:lineRule="auto"/>
        <w:ind w:firstLine="4820"/>
        <w:rPr>
          <w:rFonts w:ascii="Times New Roman" w:hAnsi="Times New Roman"/>
          <w:sz w:val="28"/>
          <w:szCs w:val="28"/>
          <w:lang w:val="ru-RU"/>
        </w:rPr>
      </w:pPr>
      <w:r w:rsidRPr="003F4A54">
        <w:rPr>
          <w:rFonts w:ascii="Times New Roman" w:hAnsi="Times New Roman"/>
          <w:sz w:val="28"/>
          <w:szCs w:val="28"/>
        </w:rPr>
        <w:t xml:space="preserve"> жилых помещениях»</w:t>
      </w:r>
    </w:p>
    <w:p w:rsidR="00E36E98" w:rsidRDefault="00E36E98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E36E98" w:rsidRDefault="00E36E98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E36E98" w:rsidRPr="002143E8" w:rsidRDefault="00E36E98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 w:rsidRPr="002143E8">
        <w:rPr>
          <w:rFonts w:ascii="Times New Roman" w:hAnsi="Times New Roman"/>
          <w:sz w:val="28"/>
          <w:szCs w:val="28"/>
        </w:rPr>
        <w:t xml:space="preserve">Главе </w:t>
      </w:r>
    </w:p>
    <w:p w:rsidR="00E36E98" w:rsidRDefault="00E36E98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36E98" w:rsidRDefault="00E36E98" w:rsidP="00F15B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  <w:r w:rsidRPr="002143E8">
        <w:rPr>
          <w:rFonts w:ascii="Times New Roman" w:hAnsi="Times New Roman"/>
          <w:sz w:val="28"/>
          <w:szCs w:val="28"/>
        </w:rPr>
        <w:t xml:space="preserve"> </w:t>
      </w:r>
    </w:p>
    <w:p w:rsidR="00E36E98" w:rsidRDefault="00E36E98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</w:p>
    <w:p w:rsidR="00E36E98" w:rsidRDefault="00E36E98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E36E98" w:rsidRPr="008B518C" w:rsidRDefault="00E36E98" w:rsidP="002203DA">
      <w:pPr>
        <w:spacing w:after="0" w:line="240" w:lineRule="auto"/>
        <w:ind w:firstLine="482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/>
          <w:sz w:val="16"/>
          <w:szCs w:val="16"/>
        </w:rPr>
        <w:t>(Ф.И.О.)</w:t>
      </w:r>
    </w:p>
    <w:p w:rsidR="00E36E98" w:rsidRDefault="00E36E98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E36E98" w:rsidRPr="008B518C" w:rsidRDefault="00E36E98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/>
          <w:sz w:val="18"/>
          <w:szCs w:val="18"/>
        </w:rPr>
        <w:t>(</w:t>
      </w:r>
      <w:r>
        <w:rPr>
          <w:rFonts w:ascii="Times New Roman" w:hAnsi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/>
          <w:sz w:val="18"/>
          <w:szCs w:val="18"/>
        </w:rPr>
        <w:t>.заявителя)</w:t>
      </w:r>
    </w:p>
    <w:p w:rsidR="00E36E98" w:rsidRDefault="00E36E98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E36E98" w:rsidRPr="008B518C" w:rsidRDefault="00E36E98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/>
          <w:sz w:val="18"/>
          <w:szCs w:val="18"/>
        </w:rPr>
        <w:t>(место жительства )</w:t>
      </w:r>
    </w:p>
    <w:p w:rsidR="00E36E98" w:rsidRDefault="00E36E98" w:rsidP="002203DA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:rsidR="00E36E98" w:rsidRPr="008B518C" w:rsidRDefault="00E36E98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/>
          <w:sz w:val="18"/>
          <w:szCs w:val="18"/>
        </w:rPr>
        <w:t xml:space="preserve">(электронная почта, номер телефона) </w:t>
      </w:r>
    </w:p>
    <w:p w:rsidR="00E36E98" w:rsidRPr="008B518C" w:rsidRDefault="00E36E98" w:rsidP="002203DA">
      <w:pPr>
        <w:spacing w:after="0" w:line="240" w:lineRule="auto"/>
        <w:ind w:firstLine="4820"/>
        <w:rPr>
          <w:rFonts w:ascii="Times New Roman" w:hAnsi="Times New Roman"/>
          <w:sz w:val="18"/>
          <w:szCs w:val="18"/>
        </w:rPr>
      </w:pPr>
    </w:p>
    <w:p w:rsidR="00E36E98" w:rsidRDefault="00E36E98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6E98" w:rsidRDefault="00E36E98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6E98" w:rsidRDefault="00E36E98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E36E98" w:rsidRDefault="00E36E98" w:rsidP="002203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исправлении опечаток и (или) ошибок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в документе</w:t>
      </w:r>
    </w:p>
    <w:p w:rsidR="00E36E98" w:rsidRDefault="00E36E98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E36E98" w:rsidRDefault="00E36E98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E36E98" w:rsidRDefault="00E36E98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«___»_______________  ______г. при предоставлении муниципальной услуги  мне было выдано ____________________________________________.</w:t>
      </w:r>
    </w:p>
    <w:p w:rsidR="00E36E98" w:rsidRPr="008B518C" w:rsidRDefault="00E36E98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8B518C">
        <w:rPr>
          <w:rFonts w:ascii="Times New Roman" w:hAnsi="Times New Roman"/>
          <w:sz w:val="18"/>
          <w:szCs w:val="18"/>
        </w:rPr>
        <w:t>(указать выданный документ)</w:t>
      </w:r>
    </w:p>
    <w:p w:rsidR="00E36E98" w:rsidRPr="008B518C" w:rsidRDefault="00E36E98" w:rsidP="002203DA">
      <w:pPr>
        <w:spacing w:after="0" w:line="240" w:lineRule="auto"/>
        <w:ind w:firstLine="708"/>
        <w:rPr>
          <w:rFonts w:ascii="Times New Roman" w:hAnsi="Times New Roman"/>
          <w:sz w:val="18"/>
          <w:szCs w:val="18"/>
        </w:rPr>
      </w:pPr>
    </w:p>
    <w:p w:rsidR="00E36E98" w:rsidRDefault="00E36E98" w:rsidP="00F15B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указанном документе  на странице ____ в  абзаце____ допущена описка:____________________________________________________________</w:t>
      </w:r>
    </w:p>
    <w:p w:rsidR="00E36E98" w:rsidRDefault="00E36E98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B518C">
        <w:rPr>
          <w:rFonts w:ascii="Times New Roman" w:hAnsi="Times New Roman"/>
          <w:sz w:val="18"/>
          <w:szCs w:val="18"/>
        </w:rPr>
        <w:t xml:space="preserve">          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</w:t>
      </w:r>
      <w:r w:rsidRPr="008B518C">
        <w:rPr>
          <w:rFonts w:ascii="Times New Roman" w:hAnsi="Times New Roman"/>
          <w:sz w:val="18"/>
          <w:szCs w:val="18"/>
        </w:rPr>
        <w:t xml:space="preserve"> указать суть допущенной ошибки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_________________________________________________________________ .</w:t>
      </w:r>
    </w:p>
    <w:p w:rsidR="00E36E98" w:rsidRDefault="00E36E98" w:rsidP="002203DA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Правильным вариантом является: «_________________________________________________________________________________________________________________________________»</w:t>
      </w:r>
    </w:p>
    <w:p w:rsidR="00E36E98" w:rsidRDefault="00E36E98" w:rsidP="008B518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изложенного,  в соответствии  с действующим административным регламентом прошу исправить  в выданном документе  допущенную ошибку  на правильный вариант </w:t>
      </w:r>
    </w:p>
    <w:p w:rsidR="00E36E98" w:rsidRPr="008B518C" w:rsidRDefault="00E36E98" w:rsidP="008B518C">
      <w:pPr>
        <w:rPr>
          <w:rFonts w:ascii="Times New Roman" w:hAnsi="Times New Roman"/>
          <w:sz w:val="28"/>
          <w:szCs w:val="28"/>
        </w:rPr>
      </w:pPr>
    </w:p>
    <w:p w:rsidR="00E36E98" w:rsidRDefault="00E36E98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________________2020</w:t>
      </w:r>
      <w:r>
        <w:rPr>
          <w:rFonts w:ascii="Times New Roman" w:hAnsi="Times New Roman"/>
          <w:sz w:val="28"/>
          <w:szCs w:val="28"/>
        </w:rPr>
        <w:tab/>
      </w:r>
    </w:p>
    <w:p w:rsidR="00E36E98" w:rsidRDefault="00E36E98" w:rsidP="008B518C">
      <w:pPr>
        <w:tabs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6E98" w:rsidRDefault="00E36E98" w:rsidP="00FE17E6">
      <w:pPr>
        <w:tabs>
          <w:tab w:val="left" w:pos="58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ab/>
        <w:t>_________________________</w:t>
      </w:r>
    </w:p>
    <w:p w:rsidR="00E36E98" w:rsidRPr="008B518C" w:rsidRDefault="00E36E98" w:rsidP="008B518C">
      <w:pPr>
        <w:tabs>
          <w:tab w:val="left" w:pos="6945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Pr="008B518C">
        <w:rPr>
          <w:rFonts w:ascii="Times New Roman" w:hAnsi="Times New Roman"/>
          <w:sz w:val="18"/>
          <w:szCs w:val="18"/>
        </w:rPr>
        <w:t>(подпись)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(Ф.И.О.)</w:t>
      </w:r>
    </w:p>
    <w:sectPr w:rsidR="00E36E98" w:rsidRPr="008B518C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3E8"/>
    <w:rsid w:val="001C15C0"/>
    <w:rsid w:val="001E034C"/>
    <w:rsid w:val="00213563"/>
    <w:rsid w:val="002143E8"/>
    <w:rsid w:val="002203DA"/>
    <w:rsid w:val="003F4A54"/>
    <w:rsid w:val="00654786"/>
    <w:rsid w:val="0073067B"/>
    <w:rsid w:val="007F50CE"/>
    <w:rsid w:val="008B518C"/>
    <w:rsid w:val="009439ED"/>
    <w:rsid w:val="009C0385"/>
    <w:rsid w:val="009C710E"/>
    <w:rsid w:val="009E6F32"/>
    <w:rsid w:val="00BB53AF"/>
    <w:rsid w:val="00CC747E"/>
    <w:rsid w:val="00E17D30"/>
    <w:rsid w:val="00E36E98"/>
    <w:rsid w:val="00E75FD5"/>
    <w:rsid w:val="00F15BDA"/>
    <w:rsid w:val="00FE1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38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11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258</Words>
  <Characters>1471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zaika</dc:creator>
  <cp:keywords/>
  <dc:description/>
  <cp:lastModifiedBy>popova</cp:lastModifiedBy>
  <cp:revision>3</cp:revision>
  <cp:lastPrinted>2020-10-28T14:03:00Z</cp:lastPrinted>
  <dcterms:created xsi:type="dcterms:W3CDTF">2020-10-28T14:07:00Z</dcterms:created>
  <dcterms:modified xsi:type="dcterms:W3CDTF">2020-11-11T06:21:00Z</dcterms:modified>
</cp:coreProperties>
</file>